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Feb.1440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Magdalen Lever, Essex.</w:t>
      </w:r>
    </w:p>
    <w:p w:rsid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25-365)</w:t>
      </w:r>
    </w:p>
    <w:p w:rsid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4583E" w:rsidRDefault="00B4583E" w:rsidP="00B45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B458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83E" w:rsidRDefault="00B4583E" w:rsidP="00564E3C">
      <w:pPr>
        <w:spacing w:after="0" w:line="240" w:lineRule="auto"/>
      </w:pPr>
      <w:r>
        <w:separator/>
      </w:r>
    </w:p>
  </w:endnote>
  <w:endnote w:type="continuationSeparator" w:id="0">
    <w:p w:rsidR="00B4583E" w:rsidRDefault="00B4583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4583E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83E" w:rsidRDefault="00B4583E" w:rsidP="00564E3C">
      <w:pPr>
        <w:spacing w:after="0" w:line="240" w:lineRule="auto"/>
      </w:pPr>
      <w:r>
        <w:separator/>
      </w:r>
    </w:p>
  </w:footnote>
  <w:footnote w:type="continuationSeparator" w:id="0">
    <w:p w:rsidR="00B4583E" w:rsidRDefault="00B4583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83E"/>
    <w:rsid w:val="00372DC6"/>
    <w:rsid w:val="00564E3C"/>
    <w:rsid w:val="0064591D"/>
    <w:rsid w:val="00B4583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9F8CC"/>
  <w15:chartTrackingRefBased/>
  <w15:docId w15:val="{ABE12903-5F62-4318-BFDE-1744CD1E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458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2015-12-04T21:59:00Z</dcterms:created>
  <dcterms:modified xsi:type="dcterms:W3CDTF">2015-12-04T22:00:00Z</dcterms:modified>
</cp:coreProperties>
</file>